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7A881" w14:textId="77777777" w:rsidR="00AE524C" w:rsidRDefault="00AE524C" w:rsidP="00AE52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Geoffrey POTELL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7A84F5C" w14:textId="77777777" w:rsidR="00AE524C" w:rsidRDefault="00AE524C" w:rsidP="00AE52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Reading, Berkshire.</w:t>
      </w:r>
    </w:p>
    <w:p w14:paraId="5EF91E83" w14:textId="77777777" w:rsidR="00AE524C" w:rsidRDefault="00AE524C" w:rsidP="00AE524C">
      <w:pPr>
        <w:rPr>
          <w:rFonts w:ascii="Times New Roman" w:hAnsi="Times New Roman" w:cs="Times New Roman"/>
        </w:rPr>
      </w:pPr>
    </w:p>
    <w:p w14:paraId="16147A3C" w14:textId="77777777" w:rsidR="00AE524C" w:rsidRDefault="00AE524C" w:rsidP="00AE524C">
      <w:pPr>
        <w:rPr>
          <w:rFonts w:ascii="Times New Roman" w:hAnsi="Times New Roman" w:cs="Times New Roman"/>
        </w:rPr>
      </w:pPr>
    </w:p>
    <w:p w14:paraId="2AA1FFD4" w14:textId="77777777" w:rsidR="00AE524C" w:rsidRDefault="00AE524C" w:rsidP="00AE52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Mylys</w:t>
      </w:r>
      <w:proofErr w:type="spellEnd"/>
      <w:r>
        <w:rPr>
          <w:rFonts w:ascii="Times New Roman" w:hAnsi="Times New Roman" w:cs="Times New Roman"/>
        </w:rPr>
        <w:t xml:space="preserve"> of Wokingham(q.v.).</w:t>
      </w:r>
    </w:p>
    <w:p w14:paraId="23E02C0D" w14:textId="77777777" w:rsidR="00AE524C" w:rsidRDefault="00AE524C" w:rsidP="00AE52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A06C5DD" w14:textId="77777777" w:rsidR="00AE524C" w:rsidRDefault="00AE524C" w:rsidP="00AE524C">
      <w:pPr>
        <w:rPr>
          <w:rFonts w:ascii="Times New Roman" w:hAnsi="Times New Roman" w:cs="Times New Roman"/>
        </w:rPr>
      </w:pPr>
    </w:p>
    <w:p w14:paraId="20E192A4" w14:textId="77777777" w:rsidR="00AE524C" w:rsidRDefault="00AE524C" w:rsidP="00AE524C">
      <w:pPr>
        <w:rPr>
          <w:rFonts w:ascii="Times New Roman" w:hAnsi="Times New Roman" w:cs="Times New Roman"/>
        </w:rPr>
      </w:pPr>
    </w:p>
    <w:p w14:paraId="08C371E0" w14:textId="77777777" w:rsidR="00AE524C" w:rsidRDefault="00AE524C" w:rsidP="00AE52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October 2018</w:t>
      </w:r>
    </w:p>
    <w:p w14:paraId="6A09F663" w14:textId="77777777" w:rsidR="006B2F86" w:rsidRPr="00E71FC3" w:rsidRDefault="00AE52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105B1" w14:textId="77777777" w:rsidR="00AE524C" w:rsidRDefault="00AE524C" w:rsidP="00E71FC3">
      <w:r>
        <w:separator/>
      </w:r>
    </w:p>
  </w:endnote>
  <w:endnote w:type="continuationSeparator" w:id="0">
    <w:p w14:paraId="47088012" w14:textId="77777777" w:rsidR="00AE524C" w:rsidRDefault="00AE52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9B4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E2C3A" w14:textId="77777777" w:rsidR="00AE524C" w:rsidRDefault="00AE524C" w:rsidP="00E71FC3">
      <w:r>
        <w:separator/>
      </w:r>
    </w:p>
  </w:footnote>
  <w:footnote w:type="continuationSeparator" w:id="0">
    <w:p w14:paraId="401C693A" w14:textId="77777777" w:rsidR="00AE524C" w:rsidRDefault="00AE52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24C"/>
    <w:rsid w:val="001A7C09"/>
    <w:rsid w:val="00577BD5"/>
    <w:rsid w:val="00656CBA"/>
    <w:rsid w:val="006A1F77"/>
    <w:rsid w:val="00733BE7"/>
    <w:rsid w:val="00AB52E8"/>
    <w:rsid w:val="00AE524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97A34"/>
  <w15:chartTrackingRefBased/>
  <w15:docId w15:val="{1097876E-1A36-4B62-B5F2-4C4E4549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52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E52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2018-11-08T22:38:00Z</dcterms:created>
  <dcterms:modified xsi:type="dcterms:W3CDTF">2018-11-08T22:39:00Z</dcterms:modified>
</cp:coreProperties>
</file>